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428" w:rsidRPr="00A27701" w:rsidRDefault="00A12428" w:rsidP="00A12428">
      <w:pPr>
        <w:pStyle w:val="Textbody"/>
        <w:tabs>
          <w:tab w:val="left" w:pos="9781"/>
        </w:tabs>
        <w:spacing w:before="60" w:after="60" w:line="320" w:lineRule="exact"/>
        <w:ind w:right="205"/>
      </w:pPr>
    </w:p>
    <w:p w:rsidR="00FD0D2F" w:rsidRPr="007B5D9B" w:rsidRDefault="00FD0D2F" w:rsidP="007B5D9B">
      <w:pPr>
        <w:pStyle w:val="Standard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D00"/>
        <w:tabs>
          <w:tab w:val="left" w:pos="9781"/>
          <w:tab w:val="left" w:pos="9923"/>
        </w:tabs>
        <w:spacing w:before="60" w:after="60" w:line="360" w:lineRule="exact"/>
        <w:ind w:right="204"/>
        <w:jc w:val="center"/>
        <w:rPr>
          <w:b/>
          <w:color w:val="000000" w:themeColor="text1"/>
          <w:sz w:val="20"/>
          <w:szCs w:val="20"/>
          <w:shd w:val="clear" w:color="auto" w:fill="FFFFFF"/>
        </w:rPr>
      </w:pPr>
      <w:r w:rsidRPr="007B5D9B">
        <w:rPr>
          <w:b/>
          <w:color w:val="000000" w:themeColor="text1"/>
          <w:sz w:val="20"/>
          <w:szCs w:val="20"/>
        </w:rPr>
        <w:t>LR 22/2018</w:t>
      </w:r>
    </w:p>
    <w:p w:rsidR="00FD0D2F" w:rsidRPr="007B5D9B" w:rsidRDefault="00FD0D2F" w:rsidP="007B5D9B">
      <w:pPr>
        <w:pStyle w:val="Textbody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D00"/>
        <w:tabs>
          <w:tab w:val="left" w:pos="9781"/>
        </w:tabs>
        <w:spacing w:before="60" w:after="60" w:line="360" w:lineRule="exact"/>
        <w:ind w:right="204"/>
        <w:rPr>
          <w:b/>
          <w:color w:val="000000" w:themeColor="text1"/>
        </w:rPr>
      </w:pPr>
    </w:p>
    <w:p w:rsidR="00FD0D2F" w:rsidRPr="007B5D9B" w:rsidRDefault="007151F2" w:rsidP="007B5D9B">
      <w:pPr>
        <w:pStyle w:val="Standard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D0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000000" w:themeColor="text1"/>
          <w:sz w:val="28"/>
          <w:szCs w:val="28"/>
        </w:rPr>
      </w:pPr>
      <w:r w:rsidRPr="007B5D9B">
        <w:rPr>
          <w:b/>
          <w:color w:val="000000" w:themeColor="text1"/>
          <w:sz w:val="28"/>
          <w:szCs w:val="28"/>
        </w:rPr>
        <w:t>FRAILES</w:t>
      </w:r>
    </w:p>
    <w:p w:rsidR="00FD0D2F" w:rsidRPr="007B5D9B" w:rsidRDefault="00FD0D2F" w:rsidP="007B5D9B">
      <w:pPr>
        <w:pStyle w:val="Standard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D0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000000" w:themeColor="text1"/>
          <w:sz w:val="28"/>
          <w:szCs w:val="28"/>
        </w:rPr>
      </w:pPr>
    </w:p>
    <w:p w:rsidR="00FD0D2F" w:rsidRPr="007B5D9B" w:rsidRDefault="00FD0D2F" w:rsidP="007B5D9B">
      <w:pPr>
        <w:pStyle w:val="Standard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D0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000000" w:themeColor="text1"/>
          <w:sz w:val="28"/>
          <w:szCs w:val="28"/>
        </w:rPr>
      </w:pPr>
      <w:r w:rsidRPr="007B5D9B">
        <w:rPr>
          <w:b/>
          <w:color w:val="000000" w:themeColor="text1"/>
          <w:sz w:val="28"/>
          <w:szCs w:val="28"/>
        </w:rPr>
        <w:t>REGISTRO DELLE ATTIVITÀ</w:t>
      </w:r>
    </w:p>
    <w:p w:rsidR="00FD0D2F" w:rsidRPr="007B5D9B" w:rsidRDefault="00FD0D2F" w:rsidP="007B5D9B">
      <w:pPr>
        <w:pStyle w:val="Standard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D0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000000" w:themeColor="text1"/>
          <w:sz w:val="36"/>
          <w:szCs w:val="36"/>
        </w:rPr>
      </w:pPr>
    </w:p>
    <w:p w:rsidR="00FD0D2F" w:rsidRPr="007B5D9B" w:rsidRDefault="00FD0D2F" w:rsidP="007B5D9B">
      <w:pPr>
        <w:pStyle w:val="Standard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D0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000000" w:themeColor="text1"/>
          <w:sz w:val="36"/>
          <w:szCs w:val="36"/>
        </w:rPr>
      </w:pPr>
    </w:p>
    <w:p w:rsidR="00FD0D2F" w:rsidRPr="007B5D9B" w:rsidRDefault="00FD0D2F" w:rsidP="007B5D9B">
      <w:pPr>
        <w:pStyle w:val="Standard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D00"/>
        <w:tabs>
          <w:tab w:val="left" w:pos="9781"/>
        </w:tabs>
        <w:spacing w:before="60" w:after="60" w:line="360" w:lineRule="exact"/>
        <w:ind w:right="204"/>
        <w:jc w:val="center"/>
        <w:rPr>
          <w:b/>
          <w:color w:val="000000" w:themeColor="text1"/>
          <w:sz w:val="28"/>
          <w:szCs w:val="28"/>
        </w:rPr>
      </w:pPr>
      <w:r w:rsidRPr="007B5D9B">
        <w:rPr>
          <w:b/>
          <w:color w:val="000000" w:themeColor="text1"/>
          <w:sz w:val="28"/>
          <w:szCs w:val="28"/>
        </w:rPr>
        <w:t>Anno Scolastico</w:t>
      </w:r>
      <w:r w:rsidR="00CD614C">
        <w:rPr>
          <w:b/>
          <w:color w:val="000000" w:themeColor="text1"/>
          <w:sz w:val="28"/>
          <w:szCs w:val="28"/>
        </w:rPr>
        <w:t xml:space="preserve"> 2023/2024</w:t>
      </w:r>
    </w:p>
    <w:p w:rsidR="002A7D2B" w:rsidRPr="004127AC" w:rsidRDefault="002A7D2B" w:rsidP="002A7D2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481E87" w:rsidRDefault="00481E87" w:rsidP="00481E8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8"/>
        <w:gridCol w:w="4446"/>
      </w:tblGrid>
      <w:tr w:rsidR="00481E87" w:rsidTr="00813232">
        <w:trPr>
          <w:jc w:val="center"/>
        </w:trPr>
        <w:tc>
          <w:tcPr>
            <w:tcW w:w="4663" w:type="dxa"/>
          </w:tcPr>
          <w:p w:rsidR="00481E87" w:rsidRDefault="00481E87" w:rsidP="000C41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9" w:type="dxa"/>
            <w:vAlign w:val="center"/>
          </w:tcPr>
          <w:p w:rsidR="00481E87" w:rsidRDefault="00481E87" w:rsidP="00481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81E87" w:rsidRDefault="00481E87" w:rsidP="00481E8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2A7D2B" w:rsidRDefault="002A7D2B" w:rsidP="002A7D2B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5000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716"/>
        <w:gridCol w:w="6288"/>
      </w:tblGrid>
      <w:tr w:rsidR="00B9029F" w:rsidTr="00776494">
        <w:trPr>
          <w:trHeight w:val="567"/>
        </w:trPr>
        <w:tc>
          <w:tcPr>
            <w:tcW w:w="1508" w:type="pct"/>
            <w:tcBorders>
              <w:top w:val="nil"/>
            </w:tcBorders>
          </w:tcPr>
          <w:p w:rsidR="00B9029F" w:rsidRDefault="00FD0D2F" w:rsidP="0006242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Istituzione Scolastica</w:t>
            </w:r>
          </w:p>
          <w:p w:rsidR="007151F2" w:rsidRDefault="007151F2" w:rsidP="007151F2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Codice meccanografico</w:t>
            </w:r>
          </w:p>
          <w:p w:rsidR="00A51140" w:rsidRPr="00A51140" w:rsidRDefault="00A51140" w:rsidP="0006242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</w:p>
          <w:p w:rsidR="00B9029F" w:rsidRPr="00A51140" w:rsidRDefault="00A51140" w:rsidP="0006242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A51140">
              <w:rPr>
                <w:rFonts w:ascii="Arial" w:hAnsi="Arial" w:cs="Arial"/>
                <w:sz w:val="24"/>
                <w:szCs w:val="24"/>
              </w:rPr>
              <w:t>Operatore</w:t>
            </w:r>
          </w:p>
          <w:p w:rsidR="007151F2" w:rsidRDefault="007151F2" w:rsidP="0006242E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</w:p>
          <w:p w:rsidR="007151F2" w:rsidRPr="00214C3A" w:rsidRDefault="007151F2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Lingua utilizzata</w:t>
            </w:r>
          </w:p>
        </w:tc>
        <w:tc>
          <w:tcPr>
            <w:tcW w:w="3492" w:type="pct"/>
            <w:tcBorders>
              <w:top w:val="nil"/>
            </w:tcBorders>
          </w:tcPr>
          <w:p w:rsidR="00B9029F" w:rsidRDefault="00B9029F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A51140" w:rsidRDefault="00A51140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A51140" w:rsidRDefault="00A51140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A51140" w:rsidRDefault="00A51140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7B5D9B" w:rsidRDefault="007B5D9B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7B5D9B" w:rsidRDefault="007B5D9B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:rsidR="007B5D9B" w:rsidRPr="00214C3A" w:rsidRDefault="007B5D9B" w:rsidP="0006242E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7D2B" w:rsidTr="00776494">
        <w:trPr>
          <w:trHeight w:val="563"/>
        </w:trPr>
        <w:tc>
          <w:tcPr>
            <w:tcW w:w="1508" w:type="pct"/>
          </w:tcPr>
          <w:p w:rsidR="002A7D2B" w:rsidRDefault="002A7D2B" w:rsidP="00A1242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Titolo </w:t>
            </w:r>
            <w:r w:rsidR="00A12428">
              <w:rPr>
                <w:rFonts w:ascii="Arial" w:hAnsi="Arial" w:cs="Arial"/>
                <w:sz w:val="24"/>
                <w:szCs w:val="24"/>
              </w:rPr>
              <w:t>Progetto</w:t>
            </w:r>
          </w:p>
          <w:p w:rsidR="000A416C" w:rsidRDefault="000A416C" w:rsidP="00A1242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2" w:type="pct"/>
          </w:tcPr>
          <w:p w:rsidR="002A7D2B" w:rsidRDefault="002A7D2B" w:rsidP="006C49C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416C" w:rsidTr="00776494">
        <w:trPr>
          <w:trHeight w:val="252"/>
        </w:trPr>
        <w:tc>
          <w:tcPr>
            <w:tcW w:w="1508" w:type="pct"/>
          </w:tcPr>
          <w:p w:rsidR="000A416C" w:rsidRDefault="000A416C" w:rsidP="00A12428">
            <w:pPr>
              <w:rPr>
                <w:rFonts w:ascii="Arial" w:hAnsi="Arial" w:cs="Arial"/>
                <w:sz w:val="24"/>
                <w:szCs w:val="24"/>
              </w:rPr>
            </w:pPr>
          </w:p>
          <w:p w:rsidR="000A416C" w:rsidRDefault="000A416C" w:rsidP="00A1242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Codice progetto</w:t>
            </w:r>
          </w:p>
        </w:tc>
        <w:tc>
          <w:tcPr>
            <w:tcW w:w="3492" w:type="pct"/>
          </w:tcPr>
          <w:p w:rsidR="000A416C" w:rsidRDefault="000A416C" w:rsidP="006C49C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F641D" w:rsidRDefault="00FF641D" w:rsidP="0038364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F47A7E" w:rsidRDefault="00F47A7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tbl>
      <w:tblPr>
        <w:tblStyle w:val="Grigliatabella"/>
        <w:tblpPr w:leftFromText="141" w:rightFromText="141" w:vertAnchor="text" w:horzAnchor="margin" w:tblpY="-533"/>
        <w:tblW w:w="8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6"/>
        <w:gridCol w:w="4134"/>
      </w:tblGrid>
      <w:tr w:rsidR="00D57DC0" w:rsidRPr="00D776B7" w:rsidTr="00D57DC0">
        <w:trPr>
          <w:trHeight w:val="963"/>
        </w:trPr>
        <w:tc>
          <w:tcPr>
            <w:tcW w:w="4416" w:type="dxa"/>
          </w:tcPr>
          <w:p w:rsidR="00D57DC0" w:rsidRPr="00A74FD6" w:rsidRDefault="00D57DC0" w:rsidP="00D57DC0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D57DC0" w:rsidRDefault="00D57DC0" w:rsidP="00D57DC0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D57DC0" w:rsidRDefault="00D57DC0" w:rsidP="00D57DC0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  <w:r w:rsidRPr="00A74FD6">
              <w:rPr>
                <w:rFonts w:ascii="Arial" w:hAnsi="Arial" w:cs="Arial"/>
                <w:sz w:val="16"/>
                <w:szCs w:val="16"/>
              </w:rPr>
              <w:t>Sede</w:t>
            </w:r>
            <w:r>
              <w:rPr>
                <w:rFonts w:ascii="Arial" w:hAnsi="Arial" w:cs="Arial"/>
                <w:sz w:val="16"/>
                <w:szCs w:val="16"/>
              </w:rPr>
              <w:t xml:space="preserve"> _________________________________________</w:t>
            </w:r>
          </w:p>
          <w:p w:rsidR="00D57DC0" w:rsidRDefault="00D57DC0" w:rsidP="00D57DC0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D57DC0" w:rsidRDefault="00D57DC0" w:rsidP="00D57DC0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D57DC0" w:rsidRPr="00A74FD6" w:rsidRDefault="00D57DC0" w:rsidP="00D57DC0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Tutor _________________________________________</w:t>
            </w:r>
          </w:p>
        </w:tc>
        <w:tc>
          <w:tcPr>
            <w:tcW w:w="4134" w:type="dxa"/>
          </w:tcPr>
          <w:p w:rsidR="00D57DC0" w:rsidRDefault="00D57DC0" w:rsidP="00D57DC0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D57DC0" w:rsidRDefault="00D57DC0" w:rsidP="00D57DC0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D57DC0" w:rsidRPr="00D776B7" w:rsidRDefault="00D57DC0" w:rsidP="00D57DC0">
            <w:pPr>
              <w:tabs>
                <w:tab w:val="left" w:pos="1046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</w:t>
            </w:r>
            <w:r>
              <w:rPr>
                <w:rStyle w:val="Rimandonotaapidipagina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</w:t>
            </w:r>
          </w:p>
        </w:tc>
      </w:tr>
    </w:tbl>
    <w:p w:rsidR="00F47A7E" w:rsidRDefault="00F47A7E" w:rsidP="0038364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F47A7E" w:rsidRDefault="00F47A7E" w:rsidP="0038364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F47A7E" w:rsidRDefault="00F47A7E" w:rsidP="00383646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Grigliatabella"/>
        <w:tblW w:w="5021" w:type="pct"/>
        <w:tblLook w:val="04A0" w:firstRow="1" w:lastRow="0" w:firstColumn="1" w:lastColumn="0" w:noHBand="0" w:noVBand="1"/>
      </w:tblPr>
      <w:tblGrid>
        <w:gridCol w:w="542"/>
        <w:gridCol w:w="4550"/>
        <w:gridCol w:w="1154"/>
        <w:gridCol w:w="940"/>
        <w:gridCol w:w="928"/>
        <w:gridCol w:w="928"/>
      </w:tblGrid>
      <w:tr w:rsidR="00D52DB6" w:rsidRPr="00BF01B5" w:rsidTr="000F0F9C">
        <w:trPr>
          <w:trHeight w:val="425"/>
        </w:trPr>
        <w:tc>
          <w:tcPr>
            <w:tcW w:w="300" w:type="pct"/>
            <w:shd w:val="clear" w:color="auto" w:fill="EEECE1" w:themeFill="background2"/>
            <w:vAlign w:val="center"/>
          </w:tcPr>
          <w:p w:rsidR="00D52DB6" w:rsidRPr="00BF01B5" w:rsidRDefault="00D52DB6" w:rsidP="006C49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01B5">
              <w:rPr>
                <w:rFonts w:ascii="Arial" w:hAnsi="Arial" w:cs="Arial"/>
                <w:sz w:val="16"/>
                <w:szCs w:val="16"/>
              </w:rPr>
              <w:t>N°</w:t>
            </w:r>
          </w:p>
        </w:tc>
        <w:tc>
          <w:tcPr>
            <w:tcW w:w="2516" w:type="pct"/>
            <w:shd w:val="clear" w:color="auto" w:fill="EEECE1" w:themeFill="background2"/>
            <w:vAlign w:val="center"/>
          </w:tcPr>
          <w:p w:rsidR="00D52DB6" w:rsidRPr="00BF01B5" w:rsidRDefault="00D52DB6" w:rsidP="00D714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Cognome e Nome in ordine alfabetico</w:t>
            </w:r>
            <w:r>
              <w:rPr>
                <w:rStyle w:val="Rimandonotaapidipagina"/>
              </w:rPr>
              <w:t>2</w:t>
            </w:r>
          </w:p>
        </w:tc>
        <w:tc>
          <w:tcPr>
            <w:tcW w:w="638" w:type="pct"/>
            <w:shd w:val="clear" w:color="auto" w:fill="EEECE1" w:themeFill="background2"/>
          </w:tcPr>
          <w:p w:rsidR="00E910BD" w:rsidRDefault="00E910BD" w:rsidP="00D52D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52DB6" w:rsidRPr="00BF01B5" w:rsidRDefault="00D52DB6" w:rsidP="00D52DB6">
            <w:pPr>
              <w:rPr>
                <w:rFonts w:ascii="Arial" w:hAnsi="Arial" w:cs="Arial"/>
                <w:sz w:val="16"/>
                <w:szCs w:val="16"/>
              </w:rPr>
            </w:pPr>
            <w:r w:rsidRPr="00E910BD">
              <w:rPr>
                <w:rFonts w:ascii="Arial" w:hAnsi="Arial" w:cs="Arial"/>
                <w:b/>
                <w:sz w:val="16"/>
                <w:szCs w:val="16"/>
              </w:rPr>
              <w:t>P</w:t>
            </w:r>
            <w:r>
              <w:rPr>
                <w:rFonts w:ascii="Arial" w:hAnsi="Arial" w:cs="Arial"/>
                <w:sz w:val="16"/>
                <w:szCs w:val="16"/>
              </w:rPr>
              <w:t>= presente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gramEnd"/>
            <w:r w:rsidRPr="00E910BD">
              <w:rPr>
                <w:rFonts w:ascii="Arial" w:hAnsi="Arial" w:cs="Arial"/>
                <w:b/>
                <w:sz w:val="16"/>
                <w:szCs w:val="16"/>
              </w:rPr>
              <w:t>A</w:t>
            </w:r>
            <w:r w:rsidR="00E910BD">
              <w:rPr>
                <w:rFonts w:ascii="Arial" w:hAnsi="Arial" w:cs="Arial"/>
                <w:sz w:val="16"/>
                <w:szCs w:val="16"/>
              </w:rPr>
              <w:t>= a</w:t>
            </w:r>
            <w:r>
              <w:rPr>
                <w:rFonts w:ascii="Arial" w:hAnsi="Arial" w:cs="Arial"/>
                <w:sz w:val="16"/>
                <w:szCs w:val="16"/>
              </w:rPr>
              <w:t>ssente</w:t>
            </w:r>
          </w:p>
        </w:tc>
        <w:tc>
          <w:tcPr>
            <w:tcW w:w="520" w:type="pct"/>
            <w:shd w:val="clear" w:color="auto" w:fill="EEECE1" w:themeFill="background2"/>
            <w:vAlign w:val="center"/>
          </w:tcPr>
          <w:p w:rsidR="00D52DB6" w:rsidRPr="00BF01B5" w:rsidRDefault="00D52DB6" w:rsidP="006C49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01B5">
              <w:rPr>
                <w:rFonts w:ascii="Arial" w:hAnsi="Arial" w:cs="Arial"/>
                <w:sz w:val="16"/>
                <w:szCs w:val="16"/>
              </w:rPr>
              <w:t>Dalle ore</w:t>
            </w:r>
          </w:p>
        </w:tc>
        <w:tc>
          <w:tcPr>
            <w:tcW w:w="513" w:type="pct"/>
            <w:shd w:val="clear" w:color="auto" w:fill="EEECE1" w:themeFill="background2"/>
            <w:vAlign w:val="center"/>
          </w:tcPr>
          <w:p w:rsidR="00D52DB6" w:rsidRPr="00BF01B5" w:rsidRDefault="00D52DB6" w:rsidP="006C49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01B5">
              <w:rPr>
                <w:rFonts w:ascii="Arial" w:hAnsi="Arial" w:cs="Arial"/>
                <w:sz w:val="16"/>
                <w:szCs w:val="16"/>
              </w:rPr>
              <w:t>Alle ore</w:t>
            </w:r>
          </w:p>
        </w:tc>
        <w:tc>
          <w:tcPr>
            <w:tcW w:w="513" w:type="pct"/>
            <w:shd w:val="clear" w:color="auto" w:fill="EEECE1" w:themeFill="background2"/>
            <w:vAlign w:val="center"/>
          </w:tcPr>
          <w:p w:rsidR="00D52DB6" w:rsidRPr="00BF01B5" w:rsidRDefault="00D52DB6" w:rsidP="006C49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01B5">
              <w:rPr>
                <w:rFonts w:ascii="Arial" w:hAnsi="Arial" w:cs="Arial"/>
                <w:sz w:val="16"/>
                <w:szCs w:val="16"/>
              </w:rPr>
              <w:t>Tot. Ore</w:t>
            </w: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35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35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35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DB6" w:rsidTr="000F0F9C">
        <w:trPr>
          <w:trHeight w:val="246"/>
        </w:trPr>
        <w:tc>
          <w:tcPr>
            <w:tcW w:w="30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</w:tcPr>
          <w:p w:rsidR="00D52DB6" w:rsidRDefault="00D52DB6" w:rsidP="006C49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57DC0" w:rsidRDefault="00D57DC0" w:rsidP="00F7603A">
      <w:pPr>
        <w:rPr>
          <w:rFonts w:ascii="Arial" w:hAnsi="Arial" w:cs="Arial"/>
          <w:sz w:val="16"/>
          <w:szCs w:val="16"/>
        </w:rPr>
      </w:pPr>
    </w:p>
    <w:p w:rsidR="00A51140" w:rsidRDefault="00A51140" w:rsidP="00F7603A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Descrizione delle attività ed eventuali annotazioni</w:t>
      </w:r>
    </w:p>
    <w:tbl>
      <w:tblPr>
        <w:tblStyle w:val="Grigliatabella"/>
        <w:tblW w:w="9602" w:type="dxa"/>
        <w:tblLook w:val="04A0" w:firstRow="1" w:lastRow="0" w:firstColumn="1" w:lastColumn="0" w:noHBand="0" w:noVBand="1"/>
      </w:tblPr>
      <w:tblGrid>
        <w:gridCol w:w="9602"/>
      </w:tblGrid>
      <w:tr w:rsidR="00D57DC0" w:rsidTr="00D57DC0">
        <w:trPr>
          <w:trHeight w:val="1137"/>
        </w:trPr>
        <w:tc>
          <w:tcPr>
            <w:tcW w:w="9602" w:type="dxa"/>
          </w:tcPr>
          <w:p w:rsidR="00D57DC0" w:rsidRDefault="00D57DC0" w:rsidP="004B6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57DC0" w:rsidRDefault="00D57DC0" w:rsidP="00F7603A">
      <w:pPr>
        <w:rPr>
          <w:rFonts w:ascii="Arial" w:hAnsi="Arial" w:cs="Arial"/>
          <w:sz w:val="16"/>
          <w:szCs w:val="16"/>
        </w:rPr>
      </w:pPr>
    </w:p>
    <w:tbl>
      <w:tblPr>
        <w:tblStyle w:val="Grigliatabella"/>
        <w:tblW w:w="9581" w:type="dxa"/>
        <w:tblLook w:val="04A0" w:firstRow="1" w:lastRow="0" w:firstColumn="1" w:lastColumn="0" w:noHBand="0" w:noVBand="1"/>
      </w:tblPr>
      <w:tblGrid>
        <w:gridCol w:w="4773"/>
        <w:gridCol w:w="4808"/>
      </w:tblGrid>
      <w:tr w:rsidR="00D57DC0" w:rsidTr="00D57DC0">
        <w:trPr>
          <w:trHeight w:val="69"/>
        </w:trPr>
        <w:tc>
          <w:tcPr>
            <w:tcW w:w="4773" w:type="dxa"/>
          </w:tcPr>
          <w:p w:rsidR="00D57DC0" w:rsidRDefault="00D57DC0" w:rsidP="004B6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Spazio riservato all’Ente Beneficiario</w:t>
            </w:r>
          </w:p>
        </w:tc>
        <w:tc>
          <w:tcPr>
            <w:tcW w:w="4808" w:type="dxa"/>
          </w:tcPr>
          <w:p w:rsidR="00D57DC0" w:rsidRDefault="00D57DC0" w:rsidP="004B6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Spazio riservato agli Operatori</w:t>
            </w:r>
          </w:p>
        </w:tc>
      </w:tr>
      <w:tr w:rsidR="00D57DC0" w:rsidTr="00D57DC0">
        <w:trPr>
          <w:trHeight w:val="315"/>
        </w:trPr>
        <w:tc>
          <w:tcPr>
            <w:tcW w:w="4773" w:type="dxa"/>
            <w:tcBorders>
              <w:bottom w:val="nil"/>
            </w:tcBorders>
          </w:tcPr>
          <w:p w:rsidR="00D57DC0" w:rsidRDefault="00D57DC0" w:rsidP="004B6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57DC0" w:rsidRDefault="00D57DC0" w:rsidP="004B64D8">
            <w:pPr>
              <w:rPr>
                <w:rFonts w:ascii="Arial" w:hAnsi="Arial" w:cs="Arial"/>
                <w:sz w:val="16"/>
                <w:szCs w:val="16"/>
              </w:rPr>
            </w:pPr>
          </w:p>
          <w:p w:rsidR="00D57DC0" w:rsidRDefault="00D57DC0" w:rsidP="004B64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8" w:type="dxa"/>
            <w:tcBorders>
              <w:bottom w:val="nil"/>
            </w:tcBorders>
          </w:tcPr>
          <w:p w:rsidR="00D57DC0" w:rsidRDefault="00D57DC0" w:rsidP="004B64D8">
            <w:pPr>
              <w:rPr>
                <w:rFonts w:ascii="Arial" w:hAnsi="Arial" w:cs="Arial"/>
                <w:sz w:val="16"/>
                <w:szCs w:val="16"/>
              </w:rPr>
            </w:pPr>
          </w:p>
          <w:p w:rsidR="00D57DC0" w:rsidRDefault="00D57DC0" w:rsidP="004B64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Firma Esperto d’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ambito_______________________________</w:t>
            </w:r>
            <w:proofErr w:type="gramEnd"/>
          </w:p>
        </w:tc>
      </w:tr>
      <w:tr w:rsidR="00D57DC0" w:rsidTr="00D57DC0">
        <w:trPr>
          <w:trHeight w:val="206"/>
        </w:trPr>
        <w:tc>
          <w:tcPr>
            <w:tcW w:w="4773" w:type="dxa"/>
            <w:tcBorders>
              <w:top w:val="nil"/>
            </w:tcBorders>
          </w:tcPr>
          <w:p w:rsidR="00D57DC0" w:rsidRDefault="00D57DC0" w:rsidP="004B64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Firma Tutor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_______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</w:t>
            </w:r>
            <w:proofErr w:type="gramEnd"/>
          </w:p>
        </w:tc>
        <w:tc>
          <w:tcPr>
            <w:tcW w:w="4808" w:type="dxa"/>
            <w:tcBorders>
              <w:top w:val="nil"/>
            </w:tcBorders>
          </w:tcPr>
          <w:p w:rsidR="00D57DC0" w:rsidRDefault="00D57DC0" w:rsidP="004B64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Firma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Collaboratore___________________________________</w:t>
            </w:r>
            <w:proofErr w:type="gramEnd"/>
          </w:p>
          <w:p w:rsidR="00D57DC0" w:rsidRDefault="00D57DC0" w:rsidP="004B64D8">
            <w:pPr>
              <w:rPr>
                <w:rFonts w:ascii="Arial" w:hAnsi="Arial" w:cs="Arial"/>
                <w:sz w:val="16"/>
                <w:szCs w:val="16"/>
              </w:rPr>
            </w:pPr>
          </w:p>
          <w:p w:rsidR="00D57DC0" w:rsidRDefault="00D57DC0" w:rsidP="004B64D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76494" w:rsidRDefault="00776494" w:rsidP="00D57DC0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0F0F9C" w:rsidRPr="000F0F9C" w:rsidRDefault="000F0F9C" w:rsidP="000F0F9C">
      <w:pPr>
        <w:pStyle w:val="Testonotaapidipagina"/>
        <w:rPr>
          <w:sz w:val="16"/>
          <w:szCs w:val="16"/>
        </w:rPr>
      </w:pPr>
      <w:r w:rsidRPr="000F0F9C">
        <w:rPr>
          <w:rStyle w:val="Rimandonotaapidipagina"/>
          <w:sz w:val="16"/>
          <w:szCs w:val="16"/>
        </w:rPr>
        <w:footnoteRef/>
      </w:r>
      <w:r w:rsidRPr="000F0F9C">
        <w:rPr>
          <w:sz w:val="16"/>
          <w:szCs w:val="16"/>
        </w:rPr>
        <w:t xml:space="preserve"> Replicare la pagina per ogni giornata di Laboratorio.</w:t>
      </w:r>
    </w:p>
    <w:p w:rsidR="000F0F9C" w:rsidRDefault="000F0F9C" w:rsidP="000F0F9C">
      <w:pPr>
        <w:pStyle w:val="Testonotaapidipagina"/>
        <w:rPr>
          <w:sz w:val="16"/>
          <w:szCs w:val="16"/>
        </w:rPr>
      </w:pPr>
      <w:r w:rsidRPr="000F0F9C">
        <w:rPr>
          <w:rStyle w:val="Rimandonotaapidipagina"/>
          <w:sz w:val="16"/>
          <w:szCs w:val="16"/>
        </w:rPr>
        <w:t>2</w:t>
      </w:r>
      <w:r w:rsidRPr="000F0F9C">
        <w:rPr>
          <w:sz w:val="16"/>
          <w:szCs w:val="16"/>
        </w:rPr>
        <w:t xml:space="preserve"> </w:t>
      </w:r>
      <w:proofErr w:type="gramStart"/>
      <w:r w:rsidRPr="000F0F9C">
        <w:rPr>
          <w:sz w:val="16"/>
          <w:szCs w:val="16"/>
        </w:rPr>
        <w:t>Indicare in ordine alfabetico (Cognome e Nome) tutti i partecipanti al Progetto, presenti e assenti.</w:t>
      </w:r>
      <w:proofErr w:type="gramEnd"/>
    </w:p>
    <w:p w:rsidR="00D57DC0" w:rsidRPr="000F0F9C" w:rsidRDefault="00D57DC0" w:rsidP="000F0F9C">
      <w:pPr>
        <w:pStyle w:val="Testonotaapidipagina"/>
        <w:rPr>
          <w:sz w:val="16"/>
          <w:szCs w:val="16"/>
        </w:rPr>
      </w:pPr>
    </w:p>
    <w:p w:rsidR="000F0F9C" w:rsidRPr="000F0F9C" w:rsidRDefault="000F0F9C" w:rsidP="000F0F9C">
      <w:pPr>
        <w:spacing w:after="0"/>
        <w:contextualSpacing/>
        <w:jc w:val="both"/>
        <w:rPr>
          <w:rFonts w:ascii="Calibri" w:eastAsia="Calibri" w:hAnsi="Calibri"/>
          <w:sz w:val="16"/>
          <w:szCs w:val="16"/>
        </w:rPr>
      </w:pPr>
      <w:proofErr w:type="gramStart"/>
      <w:r w:rsidRPr="000F0F9C">
        <w:rPr>
          <w:rFonts w:ascii="Calibri" w:eastAsia="Calibri" w:hAnsi="Calibri"/>
          <w:sz w:val="16"/>
          <w:szCs w:val="16"/>
        </w:rPr>
        <w:t xml:space="preserve">Convertire l’intero registro in pdf, non come immagine ma con la </w:t>
      </w:r>
      <w:r w:rsidRPr="000F0F9C">
        <w:rPr>
          <w:rFonts w:ascii="Calibri" w:eastAsia="Calibri" w:hAnsi="Calibri"/>
          <w:sz w:val="16"/>
          <w:szCs w:val="16"/>
          <w:u w:val="single"/>
        </w:rPr>
        <w:t xml:space="preserve">funzione STAMPA “Microsoft </w:t>
      </w:r>
      <w:proofErr w:type="spellStart"/>
      <w:r w:rsidRPr="000F0F9C">
        <w:rPr>
          <w:rFonts w:ascii="Calibri" w:eastAsia="Calibri" w:hAnsi="Calibri"/>
          <w:sz w:val="16"/>
          <w:szCs w:val="16"/>
          <w:u w:val="single"/>
        </w:rPr>
        <w:t>print</w:t>
      </w:r>
      <w:proofErr w:type="spellEnd"/>
      <w:r w:rsidRPr="000F0F9C">
        <w:rPr>
          <w:rFonts w:ascii="Calibri" w:eastAsia="Calibri" w:hAnsi="Calibri"/>
          <w:sz w:val="16"/>
          <w:szCs w:val="16"/>
          <w:u w:val="single"/>
        </w:rPr>
        <w:t xml:space="preserve"> to PDF”</w:t>
      </w:r>
      <w:r w:rsidRPr="000F0F9C">
        <w:rPr>
          <w:rFonts w:ascii="Calibri" w:eastAsia="Calibri" w:hAnsi="Calibri"/>
          <w:sz w:val="16"/>
          <w:szCs w:val="16"/>
        </w:rPr>
        <w:t>.</w:t>
      </w:r>
      <w:proofErr w:type="gramEnd"/>
    </w:p>
    <w:p w:rsidR="000F0F9C" w:rsidRDefault="000F0F9C" w:rsidP="000F0F9C">
      <w:pPr>
        <w:rPr>
          <w:rFonts w:ascii="Arial" w:hAnsi="Arial" w:cs="Arial"/>
          <w:sz w:val="24"/>
          <w:szCs w:val="24"/>
        </w:rPr>
      </w:pPr>
    </w:p>
    <w:p w:rsidR="000F0F9C" w:rsidRDefault="000F0F9C" w:rsidP="00FD1ECC">
      <w:pPr>
        <w:jc w:val="center"/>
        <w:rPr>
          <w:rFonts w:ascii="Arial" w:hAnsi="Arial" w:cs="Arial"/>
          <w:sz w:val="24"/>
          <w:szCs w:val="24"/>
        </w:rPr>
      </w:pPr>
    </w:p>
    <w:p w:rsidR="000A6C68" w:rsidRDefault="00D54D62" w:rsidP="00FD1EC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Questo registro si compone di </w:t>
      </w:r>
      <w:r w:rsidR="00024FE0">
        <w:rPr>
          <w:rFonts w:ascii="Arial" w:hAnsi="Arial" w:cs="Arial"/>
          <w:sz w:val="24"/>
          <w:szCs w:val="24"/>
        </w:rPr>
        <w:t>____</w:t>
      </w:r>
      <w:r w:rsidR="00F9285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pagine</w:t>
      </w:r>
    </w:p>
    <w:tbl>
      <w:tblPr>
        <w:tblStyle w:val="Grigliatabella"/>
        <w:tblW w:w="9682" w:type="dxa"/>
        <w:tblLook w:val="04A0" w:firstRow="1" w:lastRow="0" w:firstColumn="1" w:lastColumn="0" w:noHBand="0" w:noVBand="1"/>
      </w:tblPr>
      <w:tblGrid>
        <w:gridCol w:w="4823"/>
        <w:gridCol w:w="4859"/>
      </w:tblGrid>
      <w:tr w:rsidR="00A51140" w:rsidTr="00D57DC0">
        <w:trPr>
          <w:trHeight w:val="109"/>
        </w:trPr>
        <w:tc>
          <w:tcPr>
            <w:tcW w:w="4823" w:type="dxa"/>
          </w:tcPr>
          <w:p w:rsidR="00A51140" w:rsidRDefault="00A51140" w:rsidP="00CB07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Spazio riservato all’Ente Beneficiario</w:t>
            </w:r>
          </w:p>
        </w:tc>
        <w:tc>
          <w:tcPr>
            <w:tcW w:w="4859" w:type="dxa"/>
          </w:tcPr>
          <w:p w:rsidR="00A51140" w:rsidRDefault="00A51140" w:rsidP="00CB07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Spazio riservato agli Operatori</w:t>
            </w:r>
          </w:p>
        </w:tc>
      </w:tr>
      <w:tr w:rsidR="00A51140" w:rsidTr="00D57DC0">
        <w:trPr>
          <w:trHeight w:val="499"/>
        </w:trPr>
        <w:tc>
          <w:tcPr>
            <w:tcW w:w="4823" w:type="dxa"/>
            <w:tcBorders>
              <w:bottom w:val="nil"/>
            </w:tcBorders>
          </w:tcPr>
          <w:p w:rsidR="00A51140" w:rsidRDefault="00A51140" w:rsidP="00CB07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57DC0" w:rsidRDefault="00D57DC0" w:rsidP="00D57D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Firma del Dirigente scolastico </w:t>
            </w:r>
          </w:p>
          <w:p w:rsidR="00D57DC0" w:rsidRDefault="00D57DC0" w:rsidP="00D57DC0">
            <w:pPr>
              <w:rPr>
                <w:rFonts w:ascii="Arial" w:hAnsi="Arial" w:cs="Arial"/>
                <w:sz w:val="16"/>
                <w:szCs w:val="16"/>
              </w:rPr>
            </w:pPr>
          </w:p>
          <w:p w:rsidR="00D57DC0" w:rsidRDefault="00D57DC0" w:rsidP="00D57DC0">
            <w:pPr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16"/>
                <w:szCs w:val="16"/>
              </w:rPr>
              <w:t>______________________________________</w:t>
            </w:r>
          </w:p>
          <w:p w:rsidR="007B5D9B" w:rsidRDefault="007B5D9B" w:rsidP="00CB07E8">
            <w:pPr>
              <w:rPr>
                <w:rFonts w:ascii="Arial" w:hAnsi="Arial" w:cs="Arial"/>
                <w:sz w:val="16"/>
                <w:szCs w:val="16"/>
              </w:rPr>
            </w:pPr>
          </w:p>
          <w:p w:rsidR="007B5D9B" w:rsidRDefault="007B5D9B" w:rsidP="00CB07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59" w:type="dxa"/>
            <w:tcBorders>
              <w:bottom w:val="nil"/>
            </w:tcBorders>
          </w:tcPr>
          <w:p w:rsidR="00A51140" w:rsidRDefault="00A51140" w:rsidP="00CB07E8">
            <w:pPr>
              <w:rPr>
                <w:rFonts w:ascii="Arial" w:hAnsi="Arial" w:cs="Arial"/>
                <w:sz w:val="16"/>
                <w:szCs w:val="16"/>
              </w:rPr>
            </w:pPr>
          </w:p>
          <w:p w:rsidR="00A51140" w:rsidRDefault="007B5D9B" w:rsidP="00CB07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Firma E</w:t>
            </w:r>
            <w:r w:rsidR="00A51140">
              <w:rPr>
                <w:rFonts w:ascii="Arial" w:hAnsi="Arial" w:cs="Arial"/>
                <w:sz w:val="16"/>
                <w:szCs w:val="16"/>
              </w:rPr>
              <w:t>sperto d’</w:t>
            </w:r>
            <w:proofErr w:type="gramStart"/>
            <w:r w:rsidR="00A51140">
              <w:rPr>
                <w:rFonts w:ascii="Arial" w:hAnsi="Arial" w:cs="Arial"/>
                <w:sz w:val="16"/>
                <w:szCs w:val="16"/>
              </w:rPr>
              <w:t>ambito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</w:t>
            </w:r>
            <w:proofErr w:type="gramEnd"/>
          </w:p>
        </w:tc>
      </w:tr>
      <w:tr w:rsidR="00A51140" w:rsidTr="00D57DC0">
        <w:trPr>
          <w:trHeight w:val="327"/>
        </w:trPr>
        <w:tc>
          <w:tcPr>
            <w:tcW w:w="4823" w:type="dxa"/>
            <w:tcBorders>
              <w:top w:val="nil"/>
            </w:tcBorders>
          </w:tcPr>
          <w:p w:rsidR="00A51140" w:rsidRDefault="007B5D9B" w:rsidP="00CB07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Firma Tutor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_______________________________________</w:t>
            </w:r>
            <w:proofErr w:type="gramEnd"/>
          </w:p>
        </w:tc>
        <w:tc>
          <w:tcPr>
            <w:tcW w:w="4859" w:type="dxa"/>
            <w:tcBorders>
              <w:top w:val="nil"/>
            </w:tcBorders>
          </w:tcPr>
          <w:p w:rsidR="00A51140" w:rsidRDefault="00A51140" w:rsidP="00CB07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Firma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Collaboratore___________________________________</w:t>
            </w:r>
            <w:proofErr w:type="gramEnd"/>
          </w:p>
          <w:p w:rsidR="00A51140" w:rsidRDefault="00A51140" w:rsidP="00CB07E8">
            <w:pPr>
              <w:rPr>
                <w:rFonts w:ascii="Arial" w:hAnsi="Arial" w:cs="Arial"/>
                <w:sz w:val="16"/>
                <w:szCs w:val="16"/>
              </w:rPr>
            </w:pPr>
          </w:p>
          <w:p w:rsidR="00A51140" w:rsidRDefault="00A51140" w:rsidP="00CB07E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51140" w:rsidRDefault="00A51140" w:rsidP="00FD1ECC">
      <w:pPr>
        <w:jc w:val="center"/>
        <w:rPr>
          <w:rFonts w:ascii="Arial" w:hAnsi="Arial" w:cs="Arial"/>
          <w:sz w:val="24"/>
          <w:szCs w:val="24"/>
        </w:rPr>
      </w:pPr>
    </w:p>
    <w:p w:rsidR="00776494" w:rsidRDefault="00776494" w:rsidP="00FD1ECC">
      <w:pPr>
        <w:jc w:val="center"/>
        <w:rPr>
          <w:rFonts w:ascii="Arial" w:hAnsi="Arial" w:cs="Arial"/>
          <w:sz w:val="24"/>
          <w:szCs w:val="24"/>
        </w:rPr>
      </w:pPr>
    </w:p>
    <w:p w:rsidR="00776494" w:rsidRDefault="00776494" w:rsidP="00FD1ECC">
      <w:pPr>
        <w:jc w:val="center"/>
        <w:rPr>
          <w:rFonts w:ascii="Arial" w:hAnsi="Arial" w:cs="Arial"/>
          <w:sz w:val="24"/>
          <w:szCs w:val="24"/>
        </w:rPr>
      </w:pPr>
    </w:p>
    <w:p w:rsidR="00776494" w:rsidRPr="005F6BEB" w:rsidRDefault="00776494" w:rsidP="00FD1ECC">
      <w:pPr>
        <w:jc w:val="center"/>
        <w:rPr>
          <w:rFonts w:ascii="Arial" w:hAnsi="Arial" w:cs="Arial"/>
          <w:sz w:val="24"/>
          <w:szCs w:val="24"/>
        </w:rPr>
      </w:pPr>
    </w:p>
    <w:sectPr w:rsidR="00776494" w:rsidRPr="005F6BEB" w:rsidSect="00776494">
      <w:headerReference w:type="default" r:id="rId9"/>
      <w:footerReference w:type="default" r:id="rId10"/>
      <w:pgSz w:w="11907" w:h="16840" w:code="9"/>
      <w:pgMar w:top="825" w:right="1418" w:bottom="2127" w:left="1134" w:header="142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BA4" w:rsidRDefault="003E1BA4" w:rsidP="00AC412B">
      <w:pPr>
        <w:spacing w:after="0" w:line="240" w:lineRule="auto"/>
      </w:pPr>
      <w:r>
        <w:separator/>
      </w:r>
    </w:p>
  </w:endnote>
  <w:endnote w:type="continuationSeparator" w:id="0">
    <w:p w:rsidR="003E1BA4" w:rsidRDefault="003E1BA4" w:rsidP="00AC4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MS PMincho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3B" w:rsidRDefault="00EF0A3B" w:rsidP="005874A9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BA4" w:rsidRDefault="003E1BA4" w:rsidP="00AC412B">
      <w:pPr>
        <w:spacing w:after="0" w:line="240" w:lineRule="auto"/>
      </w:pPr>
      <w:r>
        <w:separator/>
      </w:r>
    </w:p>
  </w:footnote>
  <w:footnote w:type="continuationSeparator" w:id="0">
    <w:p w:rsidR="003E1BA4" w:rsidRDefault="003E1BA4" w:rsidP="00AC4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3B" w:rsidRDefault="00BB5CAB" w:rsidP="00A12428">
    <w:pPr>
      <w:pStyle w:val="Regionep1"/>
      <w:spacing w:line="240" w:lineRule="auto"/>
      <w:rPr>
        <w:noProof/>
      </w:rPr>
    </w:pPr>
    <w:r w:rsidRPr="00470CBB">
      <w:rPr>
        <w:noProof/>
      </w:rPr>
      <w:drawing>
        <wp:inline distT="0" distB="0" distL="0" distR="0" wp14:anchorId="40FC2905" wp14:editId="24BE6B1A">
          <wp:extent cx="1765300" cy="90614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53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F0A3B" w:rsidRDefault="00EF0A3B" w:rsidP="00694BEE">
    <w:pPr>
      <w:pStyle w:val="Intestazione"/>
      <w:tabs>
        <w:tab w:val="clear" w:pos="4819"/>
        <w:tab w:val="clear" w:pos="9638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C2E31"/>
    <w:multiLevelType w:val="hybridMultilevel"/>
    <w:tmpl w:val="401E2704"/>
    <w:lvl w:ilvl="0" w:tplc="04100011">
      <w:start w:val="1"/>
      <w:numFmt w:val="decimal"/>
      <w:lvlText w:val="%1)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DD1"/>
    <w:rsid w:val="000103F4"/>
    <w:rsid w:val="00015614"/>
    <w:rsid w:val="00024FE0"/>
    <w:rsid w:val="000330D7"/>
    <w:rsid w:val="00037066"/>
    <w:rsid w:val="0006242E"/>
    <w:rsid w:val="000A416C"/>
    <w:rsid w:val="000A6C68"/>
    <w:rsid w:val="000C4170"/>
    <w:rsid w:val="000F0166"/>
    <w:rsid w:val="000F0F9C"/>
    <w:rsid w:val="000F20A4"/>
    <w:rsid w:val="000F7ACB"/>
    <w:rsid w:val="001002DB"/>
    <w:rsid w:val="001420D2"/>
    <w:rsid w:val="001507F0"/>
    <w:rsid w:val="0015584E"/>
    <w:rsid w:val="00165F0B"/>
    <w:rsid w:val="00171254"/>
    <w:rsid w:val="00214C3A"/>
    <w:rsid w:val="00221637"/>
    <w:rsid w:val="00233DF3"/>
    <w:rsid w:val="00274241"/>
    <w:rsid w:val="00276C77"/>
    <w:rsid w:val="00282EF8"/>
    <w:rsid w:val="002921B0"/>
    <w:rsid w:val="002A7D2B"/>
    <w:rsid w:val="002B16D9"/>
    <w:rsid w:val="002B4653"/>
    <w:rsid w:val="002C243A"/>
    <w:rsid w:val="002C5AAE"/>
    <w:rsid w:val="00332FC1"/>
    <w:rsid w:val="00335CD9"/>
    <w:rsid w:val="00372BE2"/>
    <w:rsid w:val="00372E38"/>
    <w:rsid w:val="00383646"/>
    <w:rsid w:val="00384FD9"/>
    <w:rsid w:val="003853E3"/>
    <w:rsid w:val="003A5E77"/>
    <w:rsid w:val="003A60EC"/>
    <w:rsid w:val="003B3F10"/>
    <w:rsid w:val="003B7080"/>
    <w:rsid w:val="003D080D"/>
    <w:rsid w:val="003E1BA4"/>
    <w:rsid w:val="00406F01"/>
    <w:rsid w:val="004127AC"/>
    <w:rsid w:val="004209EC"/>
    <w:rsid w:val="00421E70"/>
    <w:rsid w:val="004254C5"/>
    <w:rsid w:val="00447278"/>
    <w:rsid w:val="00466FD8"/>
    <w:rsid w:val="00467E3B"/>
    <w:rsid w:val="00470CBB"/>
    <w:rsid w:val="00473298"/>
    <w:rsid w:val="0048010E"/>
    <w:rsid w:val="00481E87"/>
    <w:rsid w:val="0048313F"/>
    <w:rsid w:val="004E7E47"/>
    <w:rsid w:val="00515269"/>
    <w:rsid w:val="00522098"/>
    <w:rsid w:val="005514C0"/>
    <w:rsid w:val="0056444C"/>
    <w:rsid w:val="005777FC"/>
    <w:rsid w:val="0058057B"/>
    <w:rsid w:val="005874A9"/>
    <w:rsid w:val="00587B09"/>
    <w:rsid w:val="005D1E06"/>
    <w:rsid w:val="005F6BEB"/>
    <w:rsid w:val="00606D0A"/>
    <w:rsid w:val="00622142"/>
    <w:rsid w:val="00625292"/>
    <w:rsid w:val="006274DC"/>
    <w:rsid w:val="00627AEA"/>
    <w:rsid w:val="00665882"/>
    <w:rsid w:val="0068511F"/>
    <w:rsid w:val="00694BEE"/>
    <w:rsid w:val="006A20AF"/>
    <w:rsid w:val="006B7C2E"/>
    <w:rsid w:val="006C49CA"/>
    <w:rsid w:val="007151F2"/>
    <w:rsid w:val="00721182"/>
    <w:rsid w:val="007341E6"/>
    <w:rsid w:val="00742771"/>
    <w:rsid w:val="00753DD1"/>
    <w:rsid w:val="00773C9D"/>
    <w:rsid w:val="00776494"/>
    <w:rsid w:val="00777758"/>
    <w:rsid w:val="007B5D9B"/>
    <w:rsid w:val="007D78E9"/>
    <w:rsid w:val="007E7CCA"/>
    <w:rsid w:val="00813232"/>
    <w:rsid w:val="0081791A"/>
    <w:rsid w:val="00825C67"/>
    <w:rsid w:val="00842E86"/>
    <w:rsid w:val="00853A6E"/>
    <w:rsid w:val="00853AC6"/>
    <w:rsid w:val="008602C4"/>
    <w:rsid w:val="008C7FB3"/>
    <w:rsid w:val="009665CE"/>
    <w:rsid w:val="00985850"/>
    <w:rsid w:val="009F5833"/>
    <w:rsid w:val="00A07331"/>
    <w:rsid w:val="00A12428"/>
    <w:rsid w:val="00A27701"/>
    <w:rsid w:val="00A411EC"/>
    <w:rsid w:val="00A51140"/>
    <w:rsid w:val="00A70412"/>
    <w:rsid w:val="00A74FD6"/>
    <w:rsid w:val="00A770FE"/>
    <w:rsid w:val="00AC07C8"/>
    <w:rsid w:val="00AC412B"/>
    <w:rsid w:val="00B0254F"/>
    <w:rsid w:val="00B23428"/>
    <w:rsid w:val="00B40232"/>
    <w:rsid w:val="00B40E6D"/>
    <w:rsid w:val="00B743DF"/>
    <w:rsid w:val="00B7711D"/>
    <w:rsid w:val="00B82606"/>
    <w:rsid w:val="00B9029F"/>
    <w:rsid w:val="00BA614A"/>
    <w:rsid w:val="00BB08E2"/>
    <w:rsid w:val="00BB5CAB"/>
    <w:rsid w:val="00BD7660"/>
    <w:rsid w:val="00BF01B5"/>
    <w:rsid w:val="00BF686E"/>
    <w:rsid w:val="00C04700"/>
    <w:rsid w:val="00C06884"/>
    <w:rsid w:val="00C20DFA"/>
    <w:rsid w:val="00C27EF3"/>
    <w:rsid w:val="00C301AA"/>
    <w:rsid w:val="00C520F9"/>
    <w:rsid w:val="00C52DB3"/>
    <w:rsid w:val="00C74388"/>
    <w:rsid w:val="00C866EA"/>
    <w:rsid w:val="00C86DAD"/>
    <w:rsid w:val="00CA4ADA"/>
    <w:rsid w:val="00CB07E8"/>
    <w:rsid w:val="00CD3E7C"/>
    <w:rsid w:val="00CD614C"/>
    <w:rsid w:val="00D0177D"/>
    <w:rsid w:val="00D21000"/>
    <w:rsid w:val="00D47C64"/>
    <w:rsid w:val="00D52DB6"/>
    <w:rsid w:val="00D54D62"/>
    <w:rsid w:val="00D57DC0"/>
    <w:rsid w:val="00D71438"/>
    <w:rsid w:val="00D722FA"/>
    <w:rsid w:val="00D776B7"/>
    <w:rsid w:val="00D80C45"/>
    <w:rsid w:val="00D87B76"/>
    <w:rsid w:val="00DB75E6"/>
    <w:rsid w:val="00E37A54"/>
    <w:rsid w:val="00E4082F"/>
    <w:rsid w:val="00E42EBB"/>
    <w:rsid w:val="00E5692D"/>
    <w:rsid w:val="00E609BF"/>
    <w:rsid w:val="00E6474A"/>
    <w:rsid w:val="00E910BD"/>
    <w:rsid w:val="00E95526"/>
    <w:rsid w:val="00EE2682"/>
    <w:rsid w:val="00EF0A3B"/>
    <w:rsid w:val="00F11429"/>
    <w:rsid w:val="00F3572C"/>
    <w:rsid w:val="00F47A7E"/>
    <w:rsid w:val="00F51E9B"/>
    <w:rsid w:val="00F72A5C"/>
    <w:rsid w:val="00F7603A"/>
    <w:rsid w:val="00F92857"/>
    <w:rsid w:val="00FC0EE4"/>
    <w:rsid w:val="00FD0D2F"/>
    <w:rsid w:val="00FD1ECC"/>
    <w:rsid w:val="00FD4B36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7DC0"/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C41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C412B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C41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C412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4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C412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04700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ionep1">
    <w:name w:val="Regione p1"/>
    <w:basedOn w:val="Normale"/>
    <w:next w:val="Assesstop1"/>
    <w:rsid w:val="00A12428"/>
    <w:pPr>
      <w:spacing w:before="200" w:line="200" w:lineRule="exact"/>
      <w:jc w:val="center"/>
    </w:pPr>
    <w:rPr>
      <w:rFonts w:ascii="Futura Std Book" w:hAnsi="Futura Std Book"/>
      <w:b/>
      <w:caps/>
      <w:sz w:val="17"/>
      <w:szCs w:val="24"/>
      <w:lang w:eastAsia="it-IT"/>
    </w:rPr>
  </w:style>
  <w:style w:type="paragraph" w:customStyle="1" w:styleId="Assesstop1">
    <w:name w:val="Assessto p1"/>
    <w:basedOn w:val="Regionep1"/>
    <w:next w:val="DGServp1"/>
    <w:rsid w:val="00A12428"/>
    <w:pPr>
      <w:spacing w:before="0" w:after="480"/>
      <w:ind w:left="1701" w:right="1701"/>
    </w:pPr>
    <w:rPr>
      <w:b w:val="0"/>
      <w:sz w:val="16"/>
    </w:rPr>
  </w:style>
  <w:style w:type="paragraph" w:customStyle="1" w:styleId="DGServp1">
    <w:name w:val="DG_Serv p1"/>
    <w:basedOn w:val="Normale"/>
    <w:rsid w:val="00A12428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paragraph" w:customStyle="1" w:styleId="Standard">
    <w:name w:val="Standard"/>
    <w:rsid w:val="00A12428"/>
    <w:pPr>
      <w:suppressAutoHyphens/>
      <w:autoSpaceDN w:val="0"/>
      <w:spacing w:after="0" w:line="240" w:lineRule="auto"/>
      <w:textAlignment w:val="baseline"/>
    </w:pPr>
    <w:rPr>
      <w:rFonts w:ascii="Arial" w:hAnsi="Arial" w:cs="Arial"/>
      <w:kern w:val="3"/>
      <w:lang w:eastAsia="it-IT"/>
    </w:rPr>
  </w:style>
  <w:style w:type="paragraph" w:customStyle="1" w:styleId="Textbody">
    <w:name w:val="Text body"/>
    <w:basedOn w:val="Standard"/>
    <w:rsid w:val="00A12428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853A6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853A6E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53A6E"/>
    <w:rPr>
      <w:rFonts w:cs="Times New Roman"/>
      <w:vertAlign w:val="superscript"/>
    </w:rPr>
  </w:style>
  <w:style w:type="paragraph" w:styleId="Nessunaspaziatura">
    <w:name w:val="No Spacing"/>
    <w:uiPriority w:val="1"/>
    <w:qFormat/>
    <w:rsid w:val="00776494"/>
    <w:pPr>
      <w:spacing w:after="0" w:line="240" w:lineRule="auto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7DC0"/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C41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C412B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C41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C412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4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C412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04700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ionep1">
    <w:name w:val="Regione p1"/>
    <w:basedOn w:val="Normale"/>
    <w:next w:val="Assesstop1"/>
    <w:rsid w:val="00A12428"/>
    <w:pPr>
      <w:spacing w:before="200" w:line="200" w:lineRule="exact"/>
      <w:jc w:val="center"/>
    </w:pPr>
    <w:rPr>
      <w:rFonts w:ascii="Futura Std Book" w:hAnsi="Futura Std Book"/>
      <w:b/>
      <w:caps/>
      <w:sz w:val="17"/>
      <w:szCs w:val="24"/>
      <w:lang w:eastAsia="it-IT"/>
    </w:rPr>
  </w:style>
  <w:style w:type="paragraph" w:customStyle="1" w:styleId="Assesstop1">
    <w:name w:val="Assessto p1"/>
    <w:basedOn w:val="Regionep1"/>
    <w:next w:val="DGServp1"/>
    <w:rsid w:val="00A12428"/>
    <w:pPr>
      <w:spacing w:before="0" w:after="480"/>
      <w:ind w:left="1701" w:right="1701"/>
    </w:pPr>
    <w:rPr>
      <w:b w:val="0"/>
      <w:sz w:val="16"/>
    </w:rPr>
  </w:style>
  <w:style w:type="paragraph" w:customStyle="1" w:styleId="DGServp1">
    <w:name w:val="DG_Serv p1"/>
    <w:basedOn w:val="Normale"/>
    <w:rsid w:val="00A12428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paragraph" w:customStyle="1" w:styleId="Standard">
    <w:name w:val="Standard"/>
    <w:rsid w:val="00A12428"/>
    <w:pPr>
      <w:suppressAutoHyphens/>
      <w:autoSpaceDN w:val="0"/>
      <w:spacing w:after="0" w:line="240" w:lineRule="auto"/>
      <w:textAlignment w:val="baseline"/>
    </w:pPr>
    <w:rPr>
      <w:rFonts w:ascii="Arial" w:hAnsi="Arial" w:cs="Arial"/>
      <w:kern w:val="3"/>
      <w:lang w:eastAsia="it-IT"/>
    </w:rPr>
  </w:style>
  <w:style w:type="paragraph" w:customStyle="1" w:styleId="Textbody">
    <w:name w:val="Text body"/>
    <w:basedOn w:val="Standard"/>
    <w:rsid w:val="00A12428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853A6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853A6E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53A6E"/>
    <w:rPr>
      <w:rFonts w:cs="Times New Roman"/>
      <w:vertAlign w:val="superscript"/>
    </w:rPr>
  </w:style>
  <w:style w:type="paragraph" w:styleId="Nessunaspaziatura">
    <w:name w:val="No Spacing"/>
    <w:uiPriority w:val="1"/>
    <w:qFormat/>
    <w:rsid w:val="00776494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3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chirru\Documents\Modelli%20di%20Office%20personalizzati\Registro%20Frailes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AF643-1602-4DE9-94C5-3A418B82B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Registro Frailes</Template>
  <TotalTime>61</TotalTime>
  <Pages>3</Pages>
  <Words>133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Elisabetta Schirru</dc:creator>
  <cp:keywords/>
  <dc:description/>
  <cp:lastModifiedBy>mmanunta</cp:lastModifiedBy>
  <cp:revision>11</cp:revision>
  <cp:lastPrinted>2019-01-09T11:12:00Z</cp:lastPrinted>
  <dcterms:created xsi:type="dcterms:W3CDTF">2021-09-22T09:51:00Z</dcterms:created>
  <dcterms:modified xsi:type="dcterms:W3CDTF">2023-10-10T10:55:00Z</dcterms:modified>
</cp:coreProperties>
</file>